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51289" w14:textId="77777777" w:rsidR="004F56AD" w:rsidRDefault="004F56AD" w:rsidP="004F56A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WYKELEY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E6504A3" w14:textId="77777777" w:rsidR="004F56AD" w:rsidRDefault="004F56AD" w:rsidP="004F56A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Clint, West Riding of Yorkshire. Husbandman.</w:t>
      </w:r>
    </w:p>
    <w:p w14:paraId="446FA626" w14:textId="77777777" w:rsidR="004F56AD" w:rsidRDefault="004F56AD" w:rsidP="004F56AD">
      <w:pPr>
        <w:pStyle w:val="NoSpacing"/>
        <w:jc w:val="both"/>
        <w:rPr>
          <w:rFonts w:cs="Times New Roman"/>
          <w:szCs w:val="24"/>
        </w:rPr>
      </w:pPr>
    </w:p>
    <w:p w14:paraId="0A45DDD8" w14:textId="77777777" w:rsidR="004F56AD" w:rsidRDefault="004F56AD" w:rsidP="004F56AD">
      <w:pPr>
        <w:pStyle w:val="NoSpacing"/>
        <w:jc w:val="both"/>
        <w:rPr>
          <w:rFonts w:cs="Times New Roman"/>
          <w:szCs w:val="24"/>
        </w:rPr>
      </w:pPr>
    </w:p>
    <w:p w14:paraId="355C595F" w14:textId="77777777" w:rsidR="004F56AD" w:rsidRDefault="004F56AD" w:rsidP="004F56A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Edward Redmayne(q.v.) brought a plaint of trespass and taking a horse,</w:t>
      </w:r>
    </w:p>
    <w:p w14:paraId="32DD6A4E" w14:textId="77777777" w:rsidR="004F56AD" w:rsidRDefault="004F56AD" w:rsidP="004F56A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cows and oxen against him and seven others.</w:t>
      </w:r>
    </w:p>
    <w:p w14:paraId="7343EF2D" w14:textId="77777777" w:rsidR="004F56AD" w:rsidRDefault="004F56AD" w:rsidP="004F56A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103B7E12" w14:textId="77777777" w:rsidR="004F56AD" w:rsidRDefault="004F56AD" w:rsidP="004F56AD">
      <w:pPr>
        <w:pStyle w:val="NoSpacing"/>
        <w:jc w:val="both"/>
        <w:rPr>
          <w:rFonts w:cs="Times New Roman"/>
          <w:szCs w:val="24"/>
        </w:rPr>
      </w:pPr>
    </w:p>
    <w:p w14:paraId="55604198" w14:textId="77777777" w:rsidR="004F56AD" w:rsidRDefault="004F56AD" w:rsidP="004F56AD">
      <w:pPr>
        <w:pStyle w:val="NoSpacing"/>
        <w:jc w:val="both"/>
        <w:rPr>
          <w:rFonts w:cs="Times New Roman"/>
          <w:szCs w:val="24"/>
        </w:rPr>
      </w:pPr>
    </w:p>
    <w:p w14:paraId="68C141E0" w14:textId="77777777" w:rsidR="004F56AD" w:rsidRDefault="004F56AD" w:rsidP="004F56A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25 November 2023</w:t>
      </w:r>
    </w:p>
    <w:p w14:paraId="43619F7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C4D48" w14:textId="77777777" w:rsidR="004F56AD" w:rsidRDefault="004F56AD" w:rsidP="009139A6">
      <w:r>
        <w:separator/>
      </w:r>
    </w:p>
  </w:endnote>
  <w:endnote w:type="continuationSeparator" w:id="0">
    <w:p w14:paraId="1DA3A2B9" w14:textId="77777777" w:rsidR="004F56AD" w:rsidRDefault="004F56A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B06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5DD3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CFC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2E677" w14:textId="77777777" w:rsidR="004F56AD" w:rsidRDefault="004F56AD" w:rsidP="009139A6">
      <w:r>
        <w:separator/>
      </w:r>
    </w:p>
  </w:footnote>
  <w:footnote w:type="continuationSeparator" w:id="0">
    <w:p w14:paraId="39139E8F" w14:textId="77777777" w:rsidR="004F56AD" w:rsidRDefault="004F56A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020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71C6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174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6AD"/>
    <w:rsid w:val="000666E0"/>
    <w:rsid w:val="002510B7"/>
    <w:rsid w:val="004F56A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DF3D7"/>
  <w15:chartTrackingRefBased/>
  <w15:docId w15:val="{5BB6F641-2550-4010-99E3-C30AD9DEC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F56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2024-01-12T18:24:00Z</dcterms:created>
  <dcterms:modified xsi:type="dcterms:W3CDTF">2024-01-12T18:25:00Z</dcterms:modified>
</cp:coreProperties>
</file>